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F153" w14:textId="12150776" w:rsidR="008D712F" w:rsidRPr="008D712F" w:rsidRDefault="00B23708" w:rsidP="008D712F">
      <w:pPr>
        <w:pStyle w:val="Titel"/>
        <w:rPr>
          <w:sz w:val="36"/>
          <w:szCs w:val="28"/>
        </w:rPr>
      </w:pPr>
      <w:r w:rsidRPr="00B23708">
        <w:rPr>
          <w:sz w:val="36"/>
          <w:szCs w:val="28"/>
        </w:rPr>
        <w:t>Rollenbeschreibung</w:t>
      </w:r>
    </w:p>
    <w:tbl>
      <w:tblPr>
        <w:tblW w:w="10318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2041"/>
        <w:gridCol w:w="8277"/>
      </w:tblGrid>
      <w:tr w:rsidR="00B23708" w:rsidRPr="00073C48" w14:paraId="67FBBDAD" w14:textId="77777777" w:rsidTr="00B23708">
        <w:trPr>
          <w:cantSplit/>
          <w:trHeight w:val="480"/>
          <w:tblHeader/>
        </w:trPr>
        <w:tc>
          <w:tcPr>
            <w:tcW w:w="2041" w:type="dxa"/>
            <w:shd w:val="clear" w:color="auto" w:fill="707173"/>
          </w:tcPr>
          <w:p w14:paraId="350C0C1A" w14:textId="77777777" w:rsidR="00B23708" w:rsidRPr="00073C48" w:rsidRDefault="00B23708" w:rsidP="00222775">
            <w:pPr>
              <w:pStyle w:val="Tabelle-berschriftW"/>
            </w:pPr>
            <w:r w:rsidRPr="00073C48">
              <w:t>Rolle</w:t>
            </w:r>
          </w:p>
        </w:tc>
        <w:tc>
          <w:tcPr>
            <w:tcW w:w="8277" w:type="dxa"/>
            <w:shd w:val="clear" w:color="auto" w:fill="auto"/>
          </w:tcPr>
          <w:p w14:paraId="2A390183" w14:textId="77777777" w:rsidR="00B23708" w:rsidRPr="00073C48" w:rsidRDefault="00B23708" w:rsidP="00222775">
            <w:pPr>
              <w:pStyle w:val="Tabelle-Standard"/>
            </w:pPr>
          </w:p>
        </w:tc>
      </w:tr>
      <w:tr w:rsidR="00B23708" w:rsidRPr="00073C48" w14:paraId="106C8D5D" w14:textId="77777777" w:rsidTr="00B23708">
        <w:trPr>
          <w:cantSplit/>
          <w:trHeight w:val="2551"/>
        </w:trPr>
        <w:tc>
          <w:tcPr>
            <w:tcW w:w="2041" w:type="dxa"/>
            <w:shd w:val="clear" w:color="auto" w:fill="707173"/>
          </w:tcPr>
          <w:p w14:paraId="3FA893CD" w14:textId="77777777" w:rsidR="00B23708" w:rsidRPr="00073C48" w:rsidRDefault="00B23708" w:rsidP="00222775">
            <w:pPr>
              <w:pStyle w:val="Tabelle-berschriftW"/>
            </w:pPr>
            <w:r w:rsidRPr="00073C48">
              <w:rPr>
                <w:rFonts w:cs="Arial"/>
              </w:rPr>
              <w:t>Aufgaben:</w:t>
            </w:r>
          </w:p>
        </w:tc>
        <w:tc>
          <w:tcPr>
            <w:tcW w:w="8277" w:type="dxa"/>
            <w:shd w:val="clear" w:color="auto" w:fill="auto"/>
          </w:tcPr>
          <w:p w14:paraId="413B0646" w14:textId="77777777" w:rsidR="00B23708" w:rsidRPr="00073C48" w:rsidRDefault="00B23708" w:rsidP="00222775">
            <w:pPr>
              <w:pStyle w:val="Tabelle-Standard"/>
            </w:pPr>
          </w:p>
        </w:tc>
      </w:tr>
      <w:tr w:rsidR="00B23708" w:rsidRPr="00073C48" w14:paraId="687A93D8" w14:textId="77777777" w:rsidTr="00B23708">
        <w:trPr>
          <w:cantSplit/>
          <w:trHeight w:val="1701"/>
        </w:trPr>
        <w:tc>
          <w:tcPr>
            <w:tcW w:w="2041" w:type="dxa"/>
            <w:shd w:val="clear" w:color="auto" w:fill="707173"/>
          </w:tcPr>
          <w:p w14:paraId="2F77EBC6" w14:textId="77777777" w:rsidR="00B23708" w:rsidRPr="00073C48" w:rsidRDefault="00B23708" w:rsidP="00222775">
            <w:pPr>
              <w:pStyle w:val="Tabelle-berschriftW"/>
            </w:pPr>
            <w:r w:rsidRPr="00073C48">
              <w:rPr>
                <w:rFonts w:cs="Arial"/>
              </w:rPr>
              <w:t>Verantwortung:</w:t>
            </w:r>
          </w:p>
        </w:tc>
        <w:tc>
          <w:tcPr>
            <w:tcW w:w="8277" w:type="dxa"/>
            <w:shd w:val="clear" w:color="auto" w:fill="auto"/>
          </w:tcPr>
          <w:p w14:paraId="269CCD3E" w14:textId="77777777" w:rsidR="00B23708" w:rsidRPr="00073C48" w:rsidRDefault="00B23708" w:rsidP="00222775">
            <w:pPr>
              <w:pStyle w:val="Tabelle-Standard"/>
            </w:pPr>
          </w:p>
        </w:tc>
      </w:tr>
      <w:tr w:rsidR="00B23708" w:rsidRPr="00073C48" w14:paraId="184E2CAB" w14:textId="77777777" w:rsidTr="00B23708">
        <w:trPr>
          <w:cantSplit/>
          <w:trHeight w:val="1701"/>
        </w:trPr>
        <w:tc>
          <w:tcPr>
            <w:tcW w:w="2041" w:type="dxa"/>
            <w:shd w:val="clear" w:color="auto" w:fill="707173"/>
          </w:tcPr>
          <w:p w14:paraId="4186BAE2" w14:textId="77777777" w:rsidR="00B23708" w:rsidRPr="00073C48" w:rsidRDefault="00B23708" w:rsidP="00222775">
            <w:pPr>
              <w:pStyle w:val="Tabelle-berschriftW"/>
            </w:pPr>
            <w:r w:rsidRPr="00073C48">
              <w:rPr>
                <w:rFonts w:cs="Arial"/>
              </w:rPr>
              <w:t>Befugnisse:</w:t>
            </w:r>
          </w:p>
        </w:tc>
        <w:tc>
          <w:tcPr>
            <w:tcW w:w="8277" w:type="dxa"/>
            <w:shd w:val="clear" w:color="auto" w:fill="auto"/>
          </w:tcPr>
          <w:p w14:paraId="68BC3BC7" w14:textId="77777777" w:rsidR="00B23708" w:rsidRPr="00073C48" w:rsidRDefault="00B23708" w:rsidP="00222775">
            <w:pPr>
              <w:pStyle w:val="Tabelle-Standard"/>
            </w:pPr>
          </w:p>
        </w:tc>
      </w:tr>
      <w:tr w:rsidR="00B23708" w:rsidRPr="00073C48" w14:paraId="4DADA2B6" w14:textId="77777777" w:rsidTr="00B23708">
        <w:trPr>
          <w:cantSplit/>
          <w:trHeight w:val="2551"/>
        </w:trPr>
        <w:tc>
          <w:tcPr>
            <w:tcW w:w="2041" w:type="dxa"/>
            <w:shd w:val="clear" w:color="auto" w:fill="707173"/>
          </w:tcPr>
          <w:p w14:paraId="0A145AC4" w14:textId="77777777" w:rsidR="00B23708" w:rsidRPr="00073C48" w:rsidRDefault="00B23708" w:rsidP="00222775">
            <w:pPr>
              <w:pStyle w:val="Tabelle-berschriftW"/>
            </w:pPr>
            <w:r w:rsidRPr="00073C48">
              <w:t>Anforderungen:</w:t>
            </w:r>
          </w:p>
        </w:tc>
        <w:tc>
          <w:tcPr>
            <w:tcW w:w="8277" w:type="dxa"/>
            <w:shd w:val="clear" w:color="auto" w:fill="auto"/>
          </w:tcPr>
          <w:p w14:paraId="49EABEFC" w14:textId="77777777" w:rsidR="00B23708" w:rsidRPr="00073C48" w:rsidRDefault="00B23708" w:rsidP="00222775">
            <w:pPr>
              <w:pStyle w:val="Tabelle-Standard"/>
            </w:pPr>
          </w:p>
        </w:tc>
      </w:tr>
      <w:tr w:rsidR="00B23708" w:rsidRPr="00073C48" w14:paraId="3320F2B6" w14:textId="77777777" w:rsidTr="00B23708">
        <w:trPr>
          <w:cantSplit/>
          <w:trHeight w:val="680"/>
        </w:trPr>
        <w:tc>
          <w:tcPr>
            <w:tcW w:w="2041" w:type="dxa"/>
            <w:shd w:val="clear" w:color="auto" w:fill="707173"/>
          </w:tcPr>
          <w:p w14:paraId="1947FFCE" w14:textId="77777777" w:rsidR="00B23708" w:rsidRPr="00073C48" w:rsidRDefault="00B23708" w:rsidP="00222775">
            <w:pPr>
              <w:pStyle w:val="Tabelle-berschriftW"/>
            </w:pPr>
            <w:r w:rsidRPr="00073C48">
              <w:t>Teilbarkeit</w:t>
            </w:r>
          </w:p>
        </w:tc>
        <w:tc>
          <w:tcPr>
            <w:tcW w:w="8277" w:type="dxa"/>
            <w:shd w:val="clear" w:color="auto" w:fill="auto"/>
          </w:tcPr>
          <w:p w14:paraId="7A2D3396" w14:textId="77777777" w:rsidR="00B23708" w:rsidRPr="00073C48" w:rsidRDefault="00B23708" w:rsidP="00222775">
            <w:pPr>
              <w:pStyle w:val="Tabelle-Standard"/>
            </w:pPr>
          </w:p>
        </w:tc>
      </w:tr>
      <w:tr w:rsidR="00B23708" w:rsidRPr="00073C48" w14:paraId="3783156A" w14:textId="77777777" w:rsidTr="00B23708">
        <w:trPr>
          <w:cantSplit/>
          <w:trHeight w:val="680"/>
        </w:trPr>
        <w:tc>
          <w:tcPr>
            <w:tcW w:w="2041" w:type="dxa"/>
            <w:shd w:val="clear" w:color="auto" w:fill="707173"/>
          </w:tcPr>
          <w:p w14:paraId="120BF547" w14:textId="77777777" w:rsidR="00B23708" w:rsidRPr="00073C48" w:rsidRDefault="00B23708" w:rsidP="00222775">
            <w:pPr>
              <w:pStyle w:val="Tabelle-berschriftW"/>
            </w:pPr>
            <w:r w:rsidRPr="00073C48">
              <w:t>Kombinierbarkeit:</w:t>
            </w:r>
          </w:p>
        </w:tc>
        <w:tc>
          <w:tcPr>
            <w:tcW w:w="8277" w:type="dxa"/>
            <w:shd w:val="clear" w:color="auto" w:fill="auto"/>
          </w:tcPr>
          <w:p w14:paraId="6FCD715E" w14:textId="77777777" w:rsidR="00B23708" w:rsidRPr="00073C48" w:rsidRDefault="00B23708" w:rsidP="00222775">
            <w:pPr>
              <w:pStyle w:val="Tabelle-Standard"/>
            </w:pPr>
          </w:p>
        </w:tc>
      </w:tr>
      <w:tr w:rsidR="00B23708" w:rsidRPr="00073C48" w14:paraId="435D6089" w14:textId="77777777" w:rsidTr="00B23708">
        <w:trPr>
          <w:cantSplit/>
          <w:trHeight w:val="1417"/>
        </w:trPr>
        <w:tc>
          <w:tcPr>
            <w:tcW w:w="2041" w:type="dxa"/>
            <w:shd w:val="clear" w:color="auto" w:fill="707173"/>
          </w:tcPr>
          <w:p w14:paraId="3AD95D7F" w14:textId="77777777" w:rsidR="00B23708" w:rsidRPr="00073C48" w:rsidRDefault="00B23708" w:rsidP="00222775">
            <w:pPr>
              <w:pStyle w:val="Tabelle-berschriftW"/>
            </w:pPr>
            <w:r w:rsidRPr="00073C48">
              <w:t>Auswirkung, wenn nicht ausgeübt:</w:t>
            </w:r>
          </w:p>
        </w:tc>
        <w:tc>
          <w:tcPr>
            <w:tcW w:w="8277" w:type="dxa"/>
            <w:shd w:val="clear" w:color="auto" w:fill="auto"/>
          </w:tcPr>
          <w:p w14:paraId="3FE4B0BF" w14:textId="77777777" w:rsidR="00B23708" w:rsidRPr="00073C48" w:rsidRDefault="00B23708" w:rsidP="00222775">
            <w:pPr>
              <w:pStyle w:val="Tabelle-Standard"/>
            </w:pPr>
          </w:p>
        </w:tc>
      </w:tr>
    </w:tbl>
    <w:p w14:paraId="67F6F7B3" w14:textId="77777777" w:rsidR="00927970" w:rsidRDefault="00927970" w:rsidP="004E7E3C"/>
    <w:sectPr w:rsidR="00927970" w:rsidSect="004E7E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948" w:right="567" w:bottom="851" w:left="1134" w:header="567" w:footer="567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609C1" w14:textId="77777777" w:rsidR="000E6FE7" w:rsidRDefault="000E6FE7" w:rsidP="00795E78">
      <w:r>
        <w:separator/>
      </w:r>
    </w:p>
    <w:p w14:paraId="49D10628" w14:textId="77777777" w:rsidR="000E6FE7" w:rsidRDefault="000E6FE7" w:rsidP="00795E78"/>
    <w:p w14:paraId="72E60C96" w14:textId="77777777" w:rsidR="000E6FE7" w:rsidRDefault="000E6FE7" w:rsidP="00795E78"/>
    <w:p w14:paraId="7E7DD172" w14:textId="77777777" w:rsidR="000E6FE7" w:rsidRDefault="000E6FE7" w:rsidP="00795E78"/>
    <w:p w14:paraId="3BD90577" w14:textId="77777777" w:rsidR="000E6FE7" w:rsidRDefault="000E6FE7" w:rsidP="00795E78"/>
  </w:endnote>
  <w:endnote w:type="continuationSeparator" w:id="0">
    <w:p w14:paraId="727ED8A4" w14:textId="77777777" w:rsidR="000E6FE7" w:rsidRDefault="000E6FE7" w:rsidP="00795E78">
      <w:r>
        <w:continuationSeparator/>
      </w:r>
    </w:p>
    <w:p w14:paraId="074A0A49" w14:textId="77777777" w:rsidR="000E6FE7" w:rsidRDefault="000E6FE7" w:rsidP="00795E78"/>
    <w:p w14:paraId="3E794BFD" w14:textId="77777777" w:rsidR="000E6FE7" w:rsidRDefault="000E6FE7" w:rsidP="00795E78"/>
    <w:p w14:paraId="4E650EF6" w14:textId="77777777" w:rsidR="000E6FE7" w:rsidRDefault="000E6FE7" w:rsidP="00795E78"/>
    <w:p w14:paraId="15FBDC58" w14:textId="77777777" w:rsidR="000E6FE7" w:rsidRDefault="000E6FE7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5AC47" w14:textId="77777777" w:rsidR="004E7E3C" w:rsidRDefault="004E7E3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F0F0" w14:textId="77777777" w:rsidR="00F11F94" w:rsidRDefault="00F11F94" w:rsidP="00903998">
    <w:pPr>
      <w:pStyle w:val="Fuzeile"/>
      <w:ind w:right="0"/>
    </w:pPr>
  </w:p>
  <w:p w14:paraId="290A11AA" w14:textId="77777777" w:rsidR="00544BFF" w:rsidRDefault="00544BFF" w:rsidP="00903998">
    <w:pPr>
      <w:pStyle w:val="Fuzeile"/>
      <w:ind w:right="0"/>
    </w:pPr>
  </w:p>
  <w:p w14:paraId="02545E95" w14:textId="77777777" w:rsidR="00F11F94" w:rsidRPr="00D916FF" w:rsidRDefault="009A405B" w:rsidP="00903998">
    <w:pPr>
      <w:pStyle w:val="Fuzeile"/>
      <w:ind w:right="0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6EF6AF4" wp14:editId="19E6D315">
              <wp:simplePos x="0" y="0"/>
              <wp:positionH relativeFrom="column">
                <wp:posOffset>5715</wp:posOffset>
              </wp:positionH>
              <wp:positionV relativeFrom="paragraph">
                <wp:posOffset>-96520</wp:posOffset>
              </wp:positionV>
              <wp:extent cx="6480000" cy="14605"/>
              <wp:effectExtent l="0" t="0" r="0" b="444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80000" cy="1460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16B1ACA4" id="Rectangle 2" o:spid="_x0000_s1026" style="position:absolute;margin-left:.45pt;margin-top:-7.6pt;width:510.25pt;height:1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" fillcolor="#d9dadb" stroked="f"/>
          </w:pict>
        </mc:Fallback>
      </mc:AlternateContent>
    </w:r>
  </w:p>
  <w:p w14:paraId="79BD39F7" w14:textId="77777777" w:rsidR="00544BFF" w:rsidRDefault="00F11F94" w:rsidP="00903998">
    <w:pPr>
      <w:pStyle w:val="Fuzeile"/>
      <w:ind w:right="0"/>
    </w:pPr>
    <w:r w:rsidRPr="002E210F">
      <w:t xml:space="preserve">Seite </w:t>
    </w:r>
    <w:r w:rsidRPr="002E210F">
      <w:fldChar w:fldCharType="begin"/>
    </w:r>
    <w:r w:rsidRPr="002E210F">
      <w:instrText xml:space="preserve"> PAGE </w:instrText>
    </w:r>
    <w:r w:rsidRPr="002E210F">
      <w:fldChar w:fldCharType="separate"/>
    </w:r>
    <w:r w:rsidR="00927970">
      <w:rPr>
        <w:noProof/>
      </w:rPr>
      <w:t>2</w:t>
    </w:r>
    <w:r w:rsidRPr="002E210F">
      <w:fldChar w:fldCharType="end"/>
    </w:r>
    <w:r w:rsidRPr="002E210F">
      <w:t xml:space="preserve"> von </w:t>
    </w:r>
    <w:fldSimple w:instr=" NUMPAGES ">
      <w:r w:rsidR="0092797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797A" w14:textId="1B2605B5" w:rsidR="004E7E3C" w:rsidRDefault="004E7E3C" w:rsidP="004E7E3C">
    <w:pP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384DFBDF" wp14:editId="313A0D89">
              <wp:simplePos x="0" y="0"/>
              <wp:positionH relativeFrom="column">
                <wp:posOffset>52070</wp:posOffset>
              </wp:positionH>
              <wp:positionV relativeFrom="paragraph">
                <wp:posOffset>26035</wp:posOffset>
              </wp:positionV>
              <wp:extent cx="1039495" cy="408940"/>
              <wp:effectExtent l="0" t="0" r="8255" b="0"/>
              <wp:wrapNone/>
              <wp:docPr id="9" name="Textfeld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860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58924C5" w14:textId="28ADA10E" w:rsidR="004E7E3C" w:rsidRDefault="004E7E3C" w:rsidP="004E7E3C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22C47354" wp14:editId="09840482">
                                <wp:extent cx="883920" cy="304800"/>
                                <wp:effectExtent l="0" t="0" r="0" b="0"/>
                                <wp:docPr id="15" name="Grafik 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39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4DFBDF" id="_x0000_t202" coordsize="21600,21600" o:spt="202" path="m,l,21600r21600,l21600,xe">
              <v:stroke joinstyle="miter"/>
              <v:path gradientshapeok="t" o:connecttype="rect"/>
            </v:shapetype>
            <v:shape id="Textfeld 9" o:spid="_x0000_s1026" type="#_x0000_t202" style="position:absolute;margin-left:4.1pt;margin-top:2.05pt;width:81.85pt;height:32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" fillcolor="white [3201]" stroked="f" strokeweight=".5pt">
              <v:textbox>
                <w:txbxContent>
                  <w:p w14:paraId="658924C5" w14:textId="28ADA10E" w:rsidR="004E7E3C" w:rsidRDefault="004E7E3C" w:rsidP="004E7E3C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22C47354" wp14:editId="09840482">
                          <wp:extent cx="883920" cy="304800"/>
                          <wp:effectExtent l="0" t="0" r="0" b="0"/>
                          <wp:docPr id="15" name="Grafik 1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392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141E8431" w14:textId="000B35DE" w:rsidR="002E210F" w:rsidRPr="004E7E3C" w:rsidRDefault="004E7E3C" w:rsidP="004E7E3C">
    <w:pPr>
      <w:tabs>
        <w:tab w:val="center" w:pos="4962"/>
      </w:tabs>
      <w:ind w:left="1701" w:right="567"/>
    </w:pPr>
    <w:r>
      <w:rPr>
        <w:rFonts w:eastAsia="Arial" w:cs="Arial"/>
        <w:color w:val="808080"/>
        <w:sz w:val="16"/>
      </w:rPr>
      <w:tab/>
    </w:r>
    <w:hyperlink r:id="rId3" w:history="1">
      <w:r>
        <w:rPr>
          <w:rStyle w:val="Hyperlink"/>
          <w:rFonts w:eastAsia="Arial" w:cs="Arial"/>
          <w:sz w:val="16"/>
        </w:rPr>
        <w:t>Lizenz CC 0 1.0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06378" w14:textId="77777777" w:rsidR="000E6FE7" w:rsidRDefault="000E6FE7" w:rsidP="00795E78">
      <w:r>
        <w:separator/>
      </w:r>
    </w:p>
    <w:p w14:paraId="3F94C816" w14:textId="77777777" w:rsidR="000E6FE7" w:rsidRDefault="000E6FE7" w:rsidP="00795E78"/>
    <w:p w14:paraId="49CCD77F" w14:textId="77777777" w:rsidR="000E6FE7" w:rsidRDefault="000E6FE7" w:rsidP="00795E78"/>
    <w:p w14:paraId="5274055E" w14:textId="77777777" w:rsidR="000E6FE7" w:rsidRDefault="000E6FE7" w:rsidP="00795E78"/>
    <w:p w14:paraId="47FEC602" w14:textId="77777777" w:rsidR="000E6FE7" w:rsidRDefault="000E6FE7" w:rsidP="00795E78"/>
  </w:footnote>
  <w:footnote w:type="continuationSeparator" w:id="0">
    <w:p w14:paraId="3B859332" w14:textId="77777777" w:rsidR="000E6FE7" w:rsidRDefault="000E6FE7" w:rsidP="00795E78">
      <w:r>
        <w:continuationSeparator/>
      </w:r>
    </w:p>
    <w:p w14:paraId="0E6CA621" w14:textId="77777777" w:rsidR="000E6FE7" w:rsidRDefault="000E6FE7" w:rsidP="00795E78"/>
    <w:p w14:paraId="792E05F8" w14:textId="77777777" w:rsidR="000E6FE7" w:rsidRDefault="000E6FE7" w:rsidP="00795E78"/>
    <w:p w14:paraId="75A7EDF5" w14:textId="77777777" w:rsidR="000E6FE7" w:rsidRDefault="000E6FE7" w:rsidP="00795E78"/>
    <w:p w14:paraId="4660BB60" w14:textId="77777777" w:rsidR="000E6FE7" w:rsidRDefault="000E6FE7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B7A92" w14:textId="77777777" w:rsidR="004E7E3C" w:rsidRDefault="004E7E3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E7BA78" wp14:editId="20E9730D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7560310" cy="75565"/>
              <wp:effectExtent l="0" t="0" r="254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3AFAB05" id="Rectangle 12" o:spid="_x0000_s1026" style="position:absolute;margin-left:0;margin-top:112.85pt;width:595.3pt;height:5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2189" w14:textId="77777777" w:rsidR="00E3124E" w:rsidRDefault="00927970" w:rsidP="00795E78">
    <w:r>
      <w:rPr>
        <w:rFonts w:cs="Arial"/>
        <w:noProof/>
      </w:rPr>
      <w:drawing>
        <wp:anchor distT="0" distB="0" distL="114300" distR="114300" simplePos="0" relativeHeight="251661824" behindDoc="1" locked="0" layoutInCell="1" allowOverlap="1" wp14:anchorId="473C8832" wp14:editId="7841CF8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742400"/>
          <wp:effectExtent l="0" t="0" r="3175" b="0"/>
          <wp:wrapNone/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742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E36176" w14:textId="77777777" w:rsidR="00927970" w:rsidRDefault="009835ED" w:rsidP="009835ED">
    <w:pPr>
      <w:rPr>
        <w:rFonts w:cs="Arial"/>
        <w:caps/>
      </w:rPr>
    </w:pPr>
    <w:r>
      <w:rPr>
        <w:noProof/>
      </w:rPr>
      <w:drawing>
        <wp:inline distT="0" distB="0" distL="0" distR="0" wp14:anchorId="0FC2BD45" wp14:editId="443C5162">
          <wp:extent cx="2119486" cy="696595"/>
          <wp:effectExtent l="0" t="0" r="0" b="8255"/>
          <wp:docPr id="14" name="Grafik 14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4">
                    <a:hlinkClick r:id="rId2"/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7316"/>
    <w:rsid w:val="00073CEB"/>
    <w:rsid w:val="00083FEC"/>
    <w:rsid w:val="000A31FB"/>
    <w:rsid w:val="000A58CA"/>
    <w:rsid w:val="000A7CB7"/>
    <w:rsid w:val="000B7DA7"/>
    <w:rsid w:val="000E6FE7"/>
    <w:rsid w:val="000F0741"/>
    <w:rsid w:val="000F6AF1"/>
    <w:rsid w:val="00120FF4"/>
    <w:rsid w:val="001223E4"/>
    <w:rsid w:val="001305D5"/>
    <w:rsid w:val="001351D6"/>
    <w:rsid w:val="00150B57"/>
    <w:rsid w:val="001714C1"/>
    <w:rsid w:val="001717C8"/>
    <w:rsid w:val="001718DD"/>
    <w:rsid w:val="0018337B"/>
    <w:rsid w:val="00184B47"/>
    <w:rsid w:val="00190282"/>
    <w:rsid w:val="00192731"/>
    <w:rsid w:val="001955DA"/>
    <w:rsid w:val="0019605D"/>
    <w:rsid w:val="001A06AA"/>
    <w:rsid w:val="001D00A4"/>
    <w:rsid w:val="001E5C01"/>
    <w:rsid w:val="001F58F9"/>
    <w:rsid w:val="001F5CF3"/>
    <w:rsid w:val="00201EEF"/>
    <w:rsid w:val="0020644A"/>
    <w:rsid w:val="00214BF5"/>
    <w:rsid w:val="00215B0F"/>
    <w:rsid w:val="002243D8"/>
    <w:rsid w:val="002273F3"/>
    <w:rsid w:val="00232254"/>
    <w:rsid w:val="00236394"/>
    <w:rsid w:val="00250644"/>
    <w:rsid w:val="00250AB6"/>
    <w:rsid w:val="00252645"/>
    <w:rsid w:val="00260E3D"/>
    <w:rsid w:val="00266F47"/>
    <w:rsid w:val="002712DB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E0BFB"/>
    <w:rsid w:val="002E210F"/>
    <w:rsid w:val="002E44B6"/>
    <w:rsid w:val="002E74EB"/>
    <w:rsid w:val="002F2BC0"/>
    <w:rsid w:val="002F443D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4D2E"/>
    <w:rsid w:val="00386F7D"/>
    <w:rsid w:val="003908A6"/>
    <w:rsid w:val="00391D0A"/>
    <w:rsid w:val="00397C69"/>
    <w:rsid w:val="00397D8A"/>
    <w:rsid w:val="003A61D4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281E"/>
    <w:rsid w:val="004125C5"/>
    <w:rsid w:val="00433451"/>
    <w:rsid w:val="00433F72"/>
    <w:rsid w:val="0043693C"/>
    <w:rsid w:val="0044511E"/>
    <w:rsid w:val="00452161"/>
    <w:rsid w:val="00452B3B"/>
    <w:rsid w:val="00453E93"/>
    <w:rsid w:val="00492A9B"/>
    <w:rsid w:val="00497C5C"/>
    <w:rsid w:val="004A29D7"/>
    <w:rsid w:val="004B12BA"/>
    <w:rsid w:val="004B28A0"/>
    <w:rsid w:val="004B392B"/>
    <w:rsid w:val="004C489E"/>
    <w:rsid w:val="004C79B9"/>
    <w:rsid w:val="004D39A0"/>
    <w:rsid w:val="004E70E2"/>
    <w:rsid w:val="004E7E3C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5C18"/>
    <w:rsid w:val="005A1D58"/>
    <w:rsid w:val="005B2F13"/>
    <w:rsid w:val="005B7510"/>
    <w:rsid w:val="005C63C0"/>
    <w:rsid w:val="005E2AC0"/>
    <w:rsid w:val="005F7FAA"/>
    <w:rsid w:val="00605013"/>
    <w:rsid w:val="006057CF"/>
    <w:rsid w:val="00615F1D"/>
    <w:rsid w:val="00620053"/>
    <w:rsid w:val="00622289"/>
    <w:rsid w:val="00630E04"/>
    <w:rsid w:val="00640AC5"/>
    <w:rsid w:val="0065381D"/>
    <w:rsid w:val="0065423D"/>
    <w:rsid w:val="0068632D"/>
    <w:rsid w:val="006A32FD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57CC"/>
    <w:rsid w:val="0076302B"/>
    <w:rsid w:val="0077357C"/>
    <w:rsid w:val="00783371"/>
    <w:rsid w:val="007866C5"/>
    <w:rsid w:val="00791EF1"/>
    <w:rsid w:val="00791F0F"/>
    <w:rsid w:val="00793C46"/>
    <w:rsid w:val="00795E78"/>
    <w:rsid w:val="00796C71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998"/>
    <w:rsid w:val="0091754D"/>
    <w:rsid w:val="00921966"/>
    <w:rsid w:val="00927970"/>
    <w:rsid w:val="0093336A"/>
    <w:rsid w:val="0093429C"/>
    <w:rsid w:val="009364A2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405B"/>
    <w:rsid w:val="009B138E"/>
    <w:rsid w:val="009B2DB7"/>
    <w:rsid w:val="009D0729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242FF"/>
    <w:rsid w:val="00A30902"/>
    <w:rsid w:val="00A327CB"/>
    <w:rsid w:val="00A47261"/>
    <w:rsid w:val="00A53472"/>
    <w:rsid w:val="00A60D11"/>
    <w:rsid w:val="00A61C06"/>
    <w:rsid w:val="00A6423A"/>
    <w:rsid w:val="00A71BDA"/>
    <w:rsid w:val="00A75651"/>
    <w:rsid w:val="00A779EA"/>
    <w:rsid w:val="00A835F0"/>
    <w:rsid w:val="00A857E4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23708"/>
    <w:rsid w:val="00B53BB3"/>
    <w:rsid w:val="00B66033"/>
    <w:rsid w:val="00B70CA1"/>
    <w:rsid w:val="00B816C9"/>
    <w:rsid w:val="00B8412A"/>
    <w:rsid w:val="00BB420D"/>
    <w:rsid w:val="00BB6875"/>
    <w:rsid w:val="00BC284B"/>
    <w:rsid w:val="00BD290A"/>
    <w:rsid w:val="00BD5B25"/>
    <w:rsid w:val="00BD7114"/>
    <w:rsid w:val="00BD7D9F"/>
    <w:rsid w:val="00BD7E54"/>
    <w:rsid w:val="00BE34C7"/>
    <w:rsid w:val="00BF5C75"/>
    <w:rsid w:val="00C013A3"/>
    <w:rsid w:val="00C025B5"/>
    <w:rsid w:val="00C06610"/>
    <w:rsid w:val="00C21484"/>
    <w:rsid w:val="00C22199"/>
    <w:rsid w:val="00C34243"/>
    <w:rsid w:val="00C46130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D293F"/>
    <w:rsid w:val="00CD4412"/>
    <w:rsid w:val="00D0030F"/>
    <w:rsid w:val="00D0690C"/>
    <w:rsid w:val="00D06FC3"/>
    <w:rsid w:val="00D137A9"/>
    <w:rsid w:val="00D13EE0"/>
    <w:rsid w:val="00D1598B"/>
    <w:rsid w:val="00D1641C"/>
    <w:rsid w:val="00D247CF"/>
    <w:rsid w:val="00D30BF3"/>
    <w:rsid w:val="00D325B6"/>
    <w:rsid w:val="00D35076"/>
    <w:rsid w:val="00D42739"/>
    <w:rsid w:val="00D44712"/>
    <w:rsid w:val="00D56BD9"/>
    <w:rsid w:val="00D57693"/>
    <w:rsid w:val="00D64F89"/>
    <w:rsid w:val="00D736F6"/>
    <w:rsid w:val="00D87F2A"/>
    <w:rsid w:val="00D90518"/>
    <w:rsid w:val="00D916FF"/>
    <w:rsid w:val="00D934AE"/>
    <w:rsid w:val="00DA1715"/>
    <w:rsid w:val="00DA269F"/>
    <w:rsid w:val="00DA5F64"/>
    <w:rsid w:val="00DA6A0C"/>
    <w:rsid w:val="00DA715A"/>
    <w:rsid w:val="00DA7F6A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2A8F"/>
    <w:rsid w:val="00DF3ED0"/>
    <w:rsid w:val="00E15996"/>
    <w:rsid w:val="00E20334"/>
    <w:rsid w:val="00E22152"/>
    <w:rsid w:val="00E2267E"/>
    <w:rsid w:val="00E3124E"/>
    <w:rsid w:val="00E32B55"/>
    <w:rsid w:val="00E4244C"/>
    <w:rsid w:val="00E51F2F"/>
    <w:rsid w:val="00E63AA1"/>
    <w:rsid w:val="00E661DB"/>
    <w:rsid w:val="00E7012E"/>
    <w:rsid w:val="00E8441A"/>
    <w:rsid w:val="00E84CD2"/>
    <w:rsid w:val="00E94AF6"/>
    <w:rsid w:val="00E97D0A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11F94"/>
    <w:rsid w:val="00F157E4"/>
    <w:rsid w:val="00F158BF"/>
    <w:rsid w:val="00F245FD"/>
    <w:rsid w:val="00F24E87"/>
    <w:rsid w:val="00F3543A"/>
    <w:rsid w:val="00F3596D"/>
    <w:rsid w:val="00F56DF8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39E"/>
    <w:rsid w:val="00FC73C8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character" w:customStyle="1" w:styleId="FuzeileZchn">
    <w:name w:val="Fußzeile Zchn"/>
    <w:basedOn w:val="Absatz-Standardschriftart"/>
    <w:link w:val="Fuzeile"/>
    <w:rsid w:val="004E7E3C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www.gpm-ipma.de/politik-gesellschaft/bildung/pm-an-schulen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4EC2BA-36D8-4E02-9940-B8E2BAA9C110}"/>
</file>

<file path=customXml/itemProps4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  <ds:schemaRef ds:uri="cacb9546-9398-4721-ae91-81dbda65bb07"/>
    <ds:schemaRef ds:uri="a4ef8db8-8dd1-4616-b68d-ccbce72dc4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1</Pages>
  <Words>25</Words>
  <Characters>132</Characters>
  <Application>Microsoft Office Word</Application>
  <DocSecurity>0</DocSecurity>
  <Lines>132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Raphael R Wagner</cp:lastModifiedBy>
  <cp:revision>9</cp:revision>
  <cp:lastPrinted>2024-06-13T12:30:00Z</cp:lastPrinted>
  <dcterms:created xsi:type="dcterms:W3CDTF">2023-04-16T12:10:00Z</dcterms:created>
  <dcterms:modified xsi:type="dcterms:W3CDTF">2024-06-13T12:30:00Z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364800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